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LRAGTH-2026-07-08/0057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Herstellung Barrierefreiheit im Perthes-Gymnasium in Friedrichroda, Los 4 - Stahl- und Metallbauarbeiten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Stahl- und Metallbauarbeiten im Rahmen der Herstellung der Barrierefreiheit im Perthes-Gymnasium in Friedrichroda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A6666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247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Jennifer Bartsch</cp:lastModifiedBy>
  <cp:revision>2</cp:revision>
  <cp:lastPrinted>2010-03-03T17:04:00Z</cp:lastPrinted>
  <dcterms:created xsi:type="dcterms:W3CDTF">2026-07-08T06:30:00Z</dcterms:created>
  <dcterms:modified xsi:type="dcterms:W3CDTF">2026-07-08T06:30:00Z</dcterms:modified>
</cp:coreProperties>
</file>